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4f833c" w14:textId="14f833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DF564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F5646">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DF564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F5646">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F564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F5646">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F5646">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F5646" w:rsidR="00DF5646">
            <w:rPr>
              <w:rStyle w:val="eSPISCCParagraphDefaultFont"/>
              <w:rFonts w:eastAsiaTheme="minorHAnsi"/>
            </w:rPr>
            <w:t>Pp-1175/2026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F5646" w:rsidR="00DF5646">
            <w:rPr>
              <w:rStyle w:val="eSPISCCParagraphDefaultFont"/>
              <w:rFonts w:eastAsiaTheme="minorHAnsi"/>
            </w:rPr>
            <w:t>Andro Nuić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F5646" w:rsidR="00DF5646">
            <w:rPr>
              <w:rStyle w:val="eSPISCCParagraphDefaultFont"/>
              <w:rFonts w:eastAsiaTheme="minorHAnsi"/>
            </w:rPr>
            <w:t>članka 51.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F5646" w:rsidR="00DF5646">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F5646" w:rsidR="00DF5646">
            <w:rPr>
              <w:rStyle w:val="eSPISCCParagraphDefaultFont"/>
              <w:rFonts w:eastAsiaTheme="minorHAnsi"/>
            </w:rPr>
            <w:t>Andro Nuić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F5646" w:rsidR="00DF5646">
            <w:rPr>
              <w:rStyle w:val="eSPISCCParagraphDefaultFont"/>
              <w:rFonts w:eastAsiaTheme="minorHAnsi"/>
            </w:rPr>
            <w:t>9.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F5646" w:rsidR="00DF5646">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F5646" w:rsidR="00DF5646">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F5646" w:rsidR="00DF5646">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F5646" w:rsidR="00DF5646">
            <w:rPr>
              <w:rStyle w:val="eSPISCCParagraphDefaultFont"/>
              <w:rFonts w:eastAsiaTheme="minorHAnsi"/>
            </w:rPr>
            <w:t>4/III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DF5646" w:rsidR="00DF5646">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F5646" w:rsidR="00DF5646">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F5646" w:rsidR="00DF5646">
            <w:rPr>
              <w:rStyle w:val="eSPISCCParagraphDefaultFont"/>
              <w:rFonts w:eastAsiaTheme="minorHAnsi"/>
            </w:rPr>
            <w:t>10.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DF564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F5646">
            <w:rPr>
              <w:rStyle w:val="eSPISCCParagraphDefaultFont"/>
              <w:rFonts w:eastAsiaTheme="minorHAnsi"/>
            </w:rPr>
            <w:t>Višnja Šepelj, v. r.</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F5646" w:rsidR="00DF5646">
          <w:rPr>
            <w:rStyle w:val="eSPISCCParagraphDefaultFont"/>
          </w:rPr>
          <w:t>18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F5646" w:rsidR="00DF5646">
          <w:rPr>
            <w:rStyle w:val="eSPISCCParagraphDefaultFont"/>
          </w:rPr>
          <w:t>Pp-1175/2026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5646"/>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5670A5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Kraljevica</izvorni_sadrzaj>
    <derivirana_varijabla naziv="DomainObject.UcesnikSudskeRadnje.Adresa.Naselje_1">Kraljevica</derivirana_varijabla>
  </DomainObject.UcesnikSudskeRadnje.Adresa.Naselje>
  <DomainObject.UcesnikSudskeRadnje.Adresa.PostBroj>
    <izvorni_sadrzaj>51262</izvorni_sadrzaj>
    <derivirana_varijabla naziv="DomainObject.UcesnikSudskeRadnje.Adresa.PostBroj_1">51262</derivirana_varijabla>
  </DomainObject.UcesnikSudskeRadnje.Adresa.PostBroj>
  <DomainObject.UcesnikSudskeRadnje.Adresa.UlicaIKBR>
    <izvorni_sadrzaj>Banj 1</izvorni_sadrzaj>
    <derivirana_varijabla naziv="DomainObject.UcesnikSudskeRadnje.Adresa.UlicaIKBR_1">Banj 1</derivirana_varijabla>
  </DomainObject.UcesnikSudskeRadnje.Adresa.UlicaIKBR>
  <DomainObject.UcesnikSudskeRadnje.Naziv>
    <izvorni_sadrzaj>Andro Nuić</izvorni_sadrzaj>
    <derivirana_varijabla naziv="DomainObject.UcesnikSudskeRadnje.Naziv_1">Andro Nuić</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1175</izvorni_sadrzaj>
    <derivirana_varijabla naziv="DomainObject.Predmet.Broj_1">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2026.</izvorni_sadrzaj>
    <derivirana_varijabla naziv="DomainObject.Predmet.DatumIzradeOptuznogAkta_1">19. ožujka 2026.</derivirana_varijabla>
  </DomainObject.Predmet.DatumIzradeOptuznogAkta>
  <DomainObject.Predmet.DatumIzradeOptuznogAktaFormated>
    <izvorni_sadrzaj>19.3.2026.</izvorni_sadrzaj>
    <derivirana_varijabla naziv="DomainObject.Predmet.DatumIzradeOptuznogAktaFormated_1">19.3.2026.</derivirana_varijabla>
  </DomainObject.Predmet.DatumIzradeOptuznogAktaFormated>
  <DomainObject.Predmet.DatumOsnivanja>
    <izvorni_sadrzaj>20. ožujka 2026.</izvorni_sadrzaj>
    <derivirana_varijabla naziv="DomainObject.Predmet.DatumOsnivanja_1">20.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ožujka 2026.</izvorni_sadrzaj>
    <derivirana_varijabla naziv="DomainObject.Predmet.DatumPrimitkaOptuznogAkta_1">20.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rujna 1993.</izvorni_sadrzaj>
    <derivirana_varijabla naziv="DomainObject.Predmet.OkrivljenikFizickaOsoba.DatumRodjenja_1">15. rujna 1993.</derivirana_varijabla>
  </DomainObject.Predmet.OkrivljenikFizickaOsoba.DatumRodjenja>
  <DomainObject.Predmet.OkrivljenikFizickaOsoba.DatumRodjenjaFormated>
    <izvorni_sadrzaj>15.9.1993.</izvorni_sadrzaj>
    <derivirana_varijabla naziv="DomainObject.Predmet.OkrivljenikFizickaOsoba.DatumRodjenjaFormated_1">15.9.1993.</derivirana_varijabla>
  </DomainObject.Predmet.OkrivljenikFizickaOsoba.DatumRodjenjaFormated>
  <DomainObject.Predmet.OkrivljenikFizickaOsoba.Ime>
    <izvorni_sadrzaj>Andro</izvorni_sadrzaj>
    <derivirana_varijabla naziv="DomainObject.Predmet.OkrivljenikFizickaOsoba.Ime_1">Andro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Andro Nuić</izvorni_sadrzaj>
    <derivirana_varijabla naziv="DomainObject.Predmet.OkrivljenikFizickaOsoba.Naziv_1">Andro Nuić</derivirana_varijabla>
  </DomainObject.Predmet.OkrivljenikFizickaOsoba.Naziv>
  <DomainObject.Predmet.OkrivljenikFizickaOsoba.Prezime>
    <izvorni_sadrzaj>Nuić</izvorni_sadrzaj>
    <derivirana_varijabla naziv="DomainObject.Predmet.OkrivljenikFizickaOsoba.Prezime_1">Nuić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56961468597</izvorni_sadrzaj>
    <derivirana_varijabla naziv="DomainObject.Predmet.OkrivljenikFizickaOsoba.Oib_1">56961468597</derivirana_varijabla>
  </DomainObject.Predmet.OkrivljenikFizickaOsoba.Oib>
  <DomainObject.Predmet.Opis>
    <izvorni_sadrzaj>08.06.2026. vraćeno roč. u ref.uručen poziv svj.Rinu Orbanić, a za okr. vraćen neuručen poziv, dostavljena izjava svjedoka</izvorni_sadrzaj>
    <derivirana_varijabla naziv="DomainObject.Predmet.Opis_1">08.06.2026. vraćeno roč. u ref.uručen poziv svj.Rinu Orbanić, a za okr. vraćen neuručen poziv, dostavljena izjava svjedoka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Pp-1175/2026</izvorni_sadrzaj>
    <derivirana_varijabla naziv="DomainObject.Predmet.OznakaBroj_1">Pp-1175/2026</derivirana_varijabla>
  </DomainObject.Predmet.OznakaBroj>
  <DomainObject.Predmet.OznakaBrojOptuznogAkta>
    <izvorni_sadrzaj>511-09-34-26-3</izvorni_sadrzaj>
    <derivirana_varijabla naziv="DomainObject.Predmet.OznakaBrojOptuznogAkta_1">511-09-34-26-3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Andro Nuić zastupanog po punomoćniku Bojan Adžić</izvorni_sadrzaj>
    <derivirana_varijabla naziv="DomainObject.Predmet.ProtustrankaFormated_1">  Andro Nuić zastupanog po punomoćniku Bojan Adžić</derivirana_varijabla>
  </DomainObject.Predmet.ProtustrankaFormated>
  <DomainObject.Predmet.ProtustrankaFormatedOIB>
    <izvorni_sadrzaj>  Andro Nuić, OIB 56961468597 zastupanog po punomoćniku Bojan Adžić</izvorni_sadrzaj>
    <derivirana_varijabla naziv="DomainObject.Predmet.ProtustrankaFormatedOIB_1">  Andro Nuić, OIB 56961468597 zastupanog po punomoćniku Bojan Adžić</derivirana_varijabla>
  </DomainObject.Predmet.ProtustrankaFormatedOIB>
  <DomainObject.Predmet.ProtustrankaFormatedWithAdress>
    <izvorni_sadrzaj> Andro Nuić, Banj 1, 51262 Kraljevica zastupanog po punomoćniku Bojan Adžić</izvorni_sadrzaj>
    <derivirana_varijabla naziv="DomainObject.Predmet.ProtustrankaFormatedWithAdress_1"> Andro Nuić, Banj 1, 51262 Kraljevica zastupanog po punomoćniku Bojan Adžić</derivirana_varijabla>
  </DomainObject.Predmet.ProtustrankaFormatedWithAdress>
  <DomainObject.Predmet.ProtustrankaFormatedWithAdressOIB>
    <izvorni_sadrzaj> Andro Nuić, OIB 56961468597, Banj 1, 51262 Kraljevica zastupanog po punomoćniku Bojan Adžić</izvorni_sadrzaj>
    <derivirana_varijabla naziv="DomainObject.Predmet.ProtustrankaFormatedWithAdressOIB_1"> Andro Nuić, OIB 56961468597, Banj 1, 51262 Kraljevica zastupanog po punomoćniku Bojan Adžić</derivirana_varijabla>
  </DomainObject.Predmet.ProtustrankaFormatedWithAdressOIB>
  <DomainObject.Predmet.ProtustrankaWithAdress>
    <izvorni_sadrzaj>Andro Nuić Banj 1, 51262 Kraljevica</izvorni_sadrzaj>
    <derivirana_varijabla naziv="DomainObject.Predmet.ProtustrankaWithAdress_1">Andro Nuić Banj 1, 51262 Kraljevica</derivirana_varijabla>
  </DomainObject.Predmet.ProtustrankaWithAdress>
  <DomainObject.Predmet.ProtustrankaWithAdressOIB>
    <izvorni_sadrzaj>Andro Nuić, OIB 56961468597, Banj 1, 51262 Kraljevica</izvorni_sadrzaj>
    <derivirana_varijabla naziv="DomainObject.Predmet.ProtustrankaWithAdressOIB_1">Andro Nuić, OIB 56961468597, Banj 1, 51262 Kraljevica</derivirana_varijabla>
  </DomainObject.Predmet.ProtustrankaWithAdressOIB>
  <DomainObject.Predmet.ProtustrankaNazivFormated>
    <izvorni_sadrzaj>Andro Nuić</izvorni_sadrzaj>
    <derivirana_varijabla naziv="DomainObject.Predmet.ProtustrankaNazivFormated_1">Andro Nuić</derivirana_varijabla>
    <derivirana_varijabla naziv="Padez">Andro Nuić</derivirana_varijabla>
  </DomainObject.Predmet.ProtustrankaNazivFormated>
  <DomainObject.Predmet.ProtustrankaNazivFormatedOIB>
    <izvorni_sadrzaj>Andro Nuić, OIB 56961468597</izvorni_sadrzaj>
    <derivirana_varijabla naziv="DomainObject.Predmet.ProtustrankaNazivFormatedOIB_1">Andro Nuić, OIB 56961468597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 r.</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Andro Nuić zastupanog po punomoćniku Bojan Adžić</item>
    </izvorni_sadrzaj>
    <derivirana_varijabla naziv="DomainObject.Predmet.ProtuStrankaListFormated_1">
      <item>Andro Nuić zastupanog po punomoćniku Bojan Adžić</item>
    </derivirana_varijabla>
  </DomainObject.Predmet.ProtuStrankaListFormated>
  <DomainObject.Predmet.ProtuStrankaListFormatedOIB>
    <izvorni_sadrzaj>
      <item>Andro Nuić, OIB 56961468597 zastupanog po punomoćniku Bojan Adžić</item>
    </izvorni_sadrzaj>
    <derivirana_varijabla naziv="DomainObject.Predmet.ProtuStrankaListFormatedOIB_1">
      <item>Andro Nuić, OIB 56961468597 zastupanog po punomoćniku Bojan Adžić</item>
    </derivirana_varijabla>
  </DomainObject.Predmet.ProtuStrankaListFormatedOIB>
  <DomainObject.Predmet.ProtuStrankaListFormatedWithAdress>
    <izvorni_sadrzaj>
      <item>Andro Nuić, Banj 1, 51262 Kraljevica zastupanog po punomoćniku Bojan Adžić</item>
    </izvorni_sadrzaj>
    <derivirana_varijabla naziv="DomainObject.Predmet.ProtuStrankaListFormatedWithAdress_1">
      <item>Andro Nuić, Banj 1, 51262 Kraljevica zastupanog po punomoćniku Bojan Adžić</item>
    </derivirana_varijabla>
  </DomainObject.Predmet.ProtuStrankaListFormatedWithAdress>
  <DomainObject.Predmet.ProtuStrankaListFormatedWithAdressOIB>
    <izvorni_sadrzaj>
      <item>Andro Nuić, OIB 56961468597, Banj 1, 51262 Kraljevica zastupanog po punomoćniku Bojan Adžić</item>
    </izvorni_sadrzaj>
    <derivirana_varijabla naziv="DomainObject.Predmet.ProtuStrankaListFormatedWithAdressOIB_1">
      <item>Andro Nuić, OIB 56961468597, Banj 1, 51262 Kraljevica zastupanog po punomoćniku Bojan Adžić</item>
    </derivirana_varijabla>
  </DomainObject.Predmet.ProtuStrankaListFormatedWithAdressOIB>
  <DomainObject.Predmet.ProtuStrankaListNazivFormated>
    <izvorni_sadrzaj>
      <item>Andro Nuić</item>
    </izvorni_sadrzaj>
    <derivirana_varijabla naziv="DomainObject.Predmet.ProtuStrankaListNazivFormated_1">
      <item>Andro Nuić</item>
    </derivirana_varijabla>
  </DomainObject.Predmet.ProtuStrankaListNazivFormated>
  <DomainObject.Predmet.ProtuStrankaListNazivFormatedOIB>
    <izvorni_sadrzaj>
      <item>Andro Nuić, OIB 56961468597</item>
    </izvorni_sadrzaj>
    <derivirana_varijabla naziv="DomainObject.Predmet.ProtuStrankaListNazivFormatedOIB_1">
      <item>Andro Nuić, OIB 56961468597</item>
    </derivirana_varijabla>
  </DomainObject.Predmet.ProtuStrankaListNazivFormatedOIB>
  <DomainObject.Predmet.OstaliListFormated>
    <izvorni_sadrzaj>
      <item>Rino Orbanić</item>
      <item>Bojan Adžić punomoćnik sudionika u postupku Andro Nuić</item>
    </izvorni_sadrzaj>
    <derivirana_varijabla naziv="DomainObject.Predmet.OstaliListFormated_1">
      <item>Rino Orbanić</item>
      <item>Bojan Adžić punomoćnik sudionika u postupku Andro Nuić</item>
    </derivirana_varijabla>
    <derivirana_varijabla naziv="DrugaOsoba">
      <item>Rino Orbanić</item>
      <item>Bojan Adžić punomoćnik sudionika u postupku Andro Nuić</item>
    </derivirana_varijabla>
  </DomainObject.Predmet.OstaliListFormated>
  <DomainObject.Predmet.OstaliListFormatedOIB>
    <izvorni_sadrzaj>
      <item>Rino Orbanić, OIB 39785835334</item>
      <item>Bojan Adžić, OIB 66591137887 punomoćnik sudionika u postupku Andro Nuić</item>
    </izvorni_sadrzaj>
    <derivirana_varijabla naziv="DomainObject.Predmet.OstaliListFormatedOIB_1">
      <item>Rino Orbanić, OIB 39785835334</item>
      <item>Bojan Adžić, OIB 66591137887 punomoćnik sudionika u postupku Andro Nuić</item>
    </derivirana_varijabla>
  </DomainObject.Predmet.OstaliListFormatedOIB>
  <DomainObject.Predmet.OstaliListFormatedWithAdress>
    <izvorni_sadrzaj>
      <item>Rino Orbanić, Vladimir Gortan 12, 52341 Žminj</item>
      <item>Bojan Adžić, N. Tesle 9/V-VI, 51000 Rijeka punomoćnik sudionika u postupku Andro Nuić</item>
    </izvorni_sadrzaj>
    <derivirana_varijabla naziv="DomainObject.Predmet.OstaliListFormatedWithAdress_1">
      <item>Rino Orbanić, Vladimir Gortan 12, 52341 Žminj</item>
      <item>Bojan Adžić, N. Tesle 9/V-VI, 51000 Rijeka punomoćnik sudionika u postupku Andro Nuić</item>
    </derivirana_varijabla>
  </DomainObject.Predmet.OstaliListFormatedWithAdress>
  <DomainObject.Predmet.OstaliListFormatedWithAdressOIB>
    <izvorni_sadrzaj>
      <item>Rino Orbanić, OIB 39785835334, Vladimir Gortan 12, 52341 Žminj</item>
      <item>Bojan Adžić, OIB 66591137887, N. Tesle 9/V-VI, 51000 Rijeka punomoćnik sudionika u postupku Andro Nuić</item>
    </izvorni_sadrzaj>
    <derivirana_varijabla naziv="DomainObject.Predmet.OstaliListFormatedWithAdressOIB_1">
      <item>Rino Orbanić, OIB 39785835334, Vladimir Gortan 12, 52341 Žminj</item>
      <item>Bojan Adžić, OIB 66591137887, N. Tesle 9/V-VI, 51000 Rijeka punomoćnik sudionika u postupku Andro Nuić</item>
    </derivirana_varijabla>
  </DomainObject.Predmet.OstaliListFormatedWithAdressOIB>
  <DomainObject.Predmet.OstaliListNazivFormated>
    <izvorni_sadrzaj>
      <item>Rino Orbanić</item>
      <item>Bojan Adžić</item>
    </izvorni_sadrzaj>
    <derivirana_varijabla naziv="DomainObject.Predmet.OstaliListNazivFormated_1">
      <item>Rino Orbanić</item>
      <item>Bojan Adžić</item>
    </derivirana_varijabla>
  </DomainObject.Predmet.OstaliListNazivFormated>
  <DomainObject.Predmet.OstaliListNazivFormatedOIB>
    <izvorni_sadrzaj>
      <item>Rino Orbanić, OIB 39785835334</item>
      <item>Bojan Adžić, OIB 66591137887</item>
    </izvorni_sadrzaj>
    <derivirana_varijabla naziv="DomainObject.Predmet.OstaliListNazivFormatedOIB_1">
      <item>Rino Orbanić, OIB 39785835334</item>
      <item>Bojan Adžić, OIB 66591137887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51</izvorni_sadrzaj>
    <derivirana_varijabla naziv="DomainObject.Predmet.ClanakZakona_1">51</derivirana_varijabla>
  </DomainObject.Predmet.ClanakZakona>
  <DomainObject.Predmet.ClanakZakonaFull>
    <izvorni_sadrzaj>članka 51. stavka 1.</izvorni_sadrzaj>
    <derivirana_varijabla naziv="DomainObject.Predmet.ClanakZakonaFull_1">članka 51.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10. lipnja 2026.</izvorni_sadrzaj>
    <derivirana_varijabla naziv="DomainObject.Datum_1">10. lipnja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Andro Nuić</izvorni_sadrzaj>
    <derivirana_varijabla naziv="DomainObject.Predmet.ProtustrankaIDrugi_1">Andro Nuić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Andro Nuić, OIB 56961468597, Banj 1, 51262 Kraljevica</izvorni_sadrzaj>
    <derivirana_varijabla naziv="DomainObject.Predmet.ProtustrankaIDrugiAdressOIB_1">Andro Nuić, OIB 56961468597, Banj 1,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Andro Nuić</item>
      <item>Postaja prometne policije Rijeka</item>
      <item>Rino Orbanić</item>
      <item>Bojan Adžić</item>
    </izvorni_sadrzaj>
    <derivirana_varijabla naziv="DomainObject.Predmet.SudioniciListNaziv_1">
      <item>Andro Nuić</item>
      <item>Postaja prometne policije Rijeka</item>
      <item>Rino Orbanić</item>
      <item>Bojan Adžić</item>
    </derivirana_varijabla>
    <derivirana_varijabla naziv="OstaliSudionici">
      <item>Andro Nuić</item>
      <item>Postaja prometne policije Rijeka</item>
      <item>Rino Orbanić</item>
      <item>Bojan Adžić</item>
    </derivirana_varijabla>
  </DomainObject.Predmet.SudioniciListNaziv>
  <DomainObject.Predmet.SudioniciListAdressOIB>
    <izvorni_sadrzaj>
      <item>Andro Nuić, OIB 56961468597, Banj 1,51262 Kraljevica</item>
      <item>Postaja prometne policije Rijeka, Ciottina 25,51000 Rijeka</item>
      <item>Rino Orbanić, OIB 39785835334, Vladimir Gortan 12,52341 Žminj</item>
      <item>Bojan Adžić, OIB 66591137887, N. Tesle 9/V-VI,51000 Rijeka</item>
    </izvorni_sadrzaj>
    <derivirana_varijabla naziv="DomainObject.Predmet.SudioniciListAdressOIB_1">
      <item>Andro Nuić, OIB 56961468597, Banj 1,51262 Kraljevica</item>
      <item>Postaja prometne policije Rijeka, Ciottina 25,51000 Rijeka</item>
      <item>Rino Orbanić, OIB 39785835334, Vladimir Gortan 12,52341 Žminj</item>
      <item>Bojan Adžić, OIB 66591137887, N. Tesle 9/V-VI,51000 Rijeka</item>
    </derivirana_varijabla>
  </DomainObject.Predmet.SudioniciListAdressOIB>
  <DomainObject.UcesnikSudskeRadnje.NazivFormated>
    <izvorni_sadrzaj>Andro Nuić, OIB 56961468597, Banj 1,51262 Kraljevica</izvorni_sadrzaj>
    <derivirana_varijabla naziv="DomainObject.UcesnikSudskeRadnje.NazivFormated_1">Andro Nuić, OIB 56961468597, Banj 1,51262 Kraljevica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56961468597</item>
      <item>, OIB null</item>
      <item>, OIB 39785835334</item>
      <item>, OIB 66591137887</item>
    </izvorni_sadrzaj>
    <derivirana_varijabla naziv="DomainObject.Predmet.SudioniciListNazivOIB_1">
      <item>, OIB 56961468597</item>
      <item>, OIB null</item>
      <item>, OIB 39785835334</item>
      <item>, OIB 66591137887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Andro Nuić, OIB 56961468597, Banj 1, 51262 Kraljevica
2. Branitelj - izabrani Bojan Adžić, OIB 66591137887, N. Tesle 9/V-VI, 51000 Rijeka</izvorni_sadrzaj>
    <derivirana_varijabla naziv="DomainObject.UcesnikSudskeRadnje.SudskaRadnja.UcesniciObavijest_1">1. Okrivljenik Andro Nuić, OIB 56961468597, Banj 1, 51262 Kraljevica
2. Branitelj - izabrani Bojan Adžić, OIB 66591137887, N. Tesle 9/V-VI,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2026.</izvorni_sadrzaj>
    <derivirana_varijabla naziv="DomainObject.Predmet.DatumPocetkaProcesa_1">20.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Andro Nuić, Banj 1, 51262 Kraljevica, OIB: 56961468597, rođen-a 15.09.1993., mjesto rođenja Rijeka (Rijeka)</item>
    </izvorni_sadrzaj>
    <derivirana_varijabla naziv="DomainObject.Predmet.OkrivljenikAdresaMjestoRodjenjaList_1">
      <item>Andro Nuić, Banj 1, 51262 Kraljevica, OIB: 56961468597, rođen-a 15.09.1993.,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A3785-9CBB-4321-BC94-3B1E34BC3E0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1526</properties:Characters>
  <properties:Lines>46</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2026-06-10T10:32:00Z</cp:lastPrinted>
  <dcterms:modified xmlns:xsi="http://www.w3.org/2001/XMLSchema-instance" xsi:type="dcterms:W3CDTF">2026-06-10T10:32:00Z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Andro Nuić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